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82355" w14:textId="77777777" w:rsidR="00794B67" w:rsidRDefault="00794B67" w:rsidP="00794B6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PHILIP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fl.1425)</w:t>
      </w:r>
    </w:p>
    <w:p w14:paraId="23F031B3" w14:textId="77777777" w:rsidR="00794B67" w:rsidRDefault="00794B67" w:rsidP="00794B6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“East Herford” in the Welsh Marches. Brasier.</w:t>
      </w:r>
    </w:p>
    <w:p w14:paraId="50AF5962" w14:textId="77777777" w:rsidR="00794B67" w:rsidRDefault="00794B67" w:rsidP="00794B67">
      <w:pPr>
        <w:pStyle w:val="NoSpacing"/>
        <w:rPr>
          <w:rFonts w:cs="Times New Roman"/>
          <w:szCs w:val="24"/>
        </w:rPr>
      </w:pPr>
    </w:p>
    <w:p w14:paraId="7204F361" w14:textId="77777777" w:rsidR="00794B67" w:rsidRDefault="00794B67" w:rsidP="00794B67">
      <w:pPr>
        <w:pStyle w:val="NoSpacing"/>
        <w:rPr>
          <w:rFonts w:cs="Times New Roman"/>
          <w:szCs w:val="24"/>
        </w:rPr>
      </w:pPr>
    </w:p>
    <w:p w14:paraId="42F9D29D" w14:textId="77777777" w:rsidR="00794B67" w:rsidRDefault="00794B67" w:rsidP="00794B6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1425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Mechell</w:t>
      </w:r>
      <w:proofErr w:type="spellEnd"/>
      <w:r>
        <w:rPr>
          <w:rFonts w:cs="Times New Roman"/>
          <w:szCs w:val="24"/>
        </w:rPr>
        <w:t xml:space="preserve"> of London, </w:t>
      </w:r>
      <w:proofErr w:type="spellStart"/>
      <w:r>
        <w:rPr>
          <w:rFonts w:cs="Times New Roman"/>
          <w:szCs w:val="24"/>
        </w:rPr>
        <w:t>stckfishmonger</w:t>
      </w:r>
      <w:proofErr w:type="spellEnd"/>
      <w:r>
        <w:rPr>
          <w:rFonts w:cs="Times New Roman"/>
          <w:szCs w:val="24"/>
        </w:rPr>
        <w:t xml:space="preserve">(q.v.), brought a plaint of </w:t>
      </w:r>
      <w:proofErr w:type="gramStart"/>
      <w:r>
        <w:rPr>
          <w:rFonts w:cs="Times New Roman"/>
          <w:szCs w:val="24"/>
        </w:rPr>
        <w:t>debt</w:t>
      </w:r>
      <w:proofErr w:type="gramEnd"/>
    </w:p>
    <w:p w14:paraId="0511ACFA" w14:textId="77777777" w:rsidR="00794B67" w:rsidRDefault="00794B67" w:rsidP="00794B6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against him and Thomas </w:t>
      </w:r>
      <w:proofErr w:type="spellStart"/>
      <w:r>
        <w:rPr>
          <w:rFonts w:cs="Times New Roman"/>
          <w:szCs w:val="24"/>
        </w:rPr>
        <w:t>Sparwe</w:t>
      </w:r>
      <w:proofErr w:type="spellEnd"/>
      <w:r>
        <w:rPr>
          <w:rFonts w:cs="Times New Roman"/>
          <w:szCs w:val="24"/>
        </w:rPr>
        <w:t xml:space="preserve"> of Bristol(q.v.).</w:t>
      </w:r>
    </w:p>
    <w:p w14:paraId="1225A16E" w14:textId="77777777" w:rsidR="00794B67" w:rsidRDefault="00794B67" w:rsidP="00794B6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30414">
          <w:rPr>
            <w:rStyle w:val="Hyperlink"/>
            <w:rFonts w:cs="Times New Roman"/>
            <w:szCs w:val="24"/>
          </w:rPr>
          <w:t>http://aalt.law.uh.edu/Indices/CP40Indices/CP40no647/CP40no647Pl.htm</w:t>
        </w:r>
      </w:hyperlink>
      <w:r>
        <w:rPr>
          <w:rFonts w:cs="Times New Roman"/>
          <w:szCs w:val="24"/>
        </w:rPr>
        <w:t xml:space="preserve"> )</w:t>
      </w:r>
    </w:p>
    <w:p w14:paraId="48AEABB0" w14:textId="77777777" w:rsidR="00794B67" w:rsidRDefault="00794B67" w:rsidP="00794B67">
      <w:pPr>
        <w:pStyle w:val="NoSpacing"/>
        <w:rPr>
          <w:rFonts w:cs="Times New Roman"/>
          <w:szCs w:val="24"/>
        </w:rPr>
      </w:pPr>
    </w:p>
    <w:p w14:paraId="6FFD57A6" w14:textId="77777777" w:rsidR="00794B67" w:rsidRDefault="00794B67" w:rsidP="00794B67">
      <w:pPr>
        <w:pStyle w:val="NoSpacing"/>
        <w:rPr>
          <w:rFonts w:cs="Times New Roman"/>
          <w:szCs w:val="24"/>
        </w:rPr>
      </w:pPr>
    </w:p>
    <w:p w14:paraId="65187DE7" w14:textId="77777777" w:rsidR="00794B67" w:rsidRDefault="00794B67" w:rsidP="00794B6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July 2023</w:t>
      </w:r>
    </w:p>
    <w:p w14:paraId="3412A40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EB425" w14:textId="77777777" w:rsidR="00794B67" w:rsidRDefault="00794B67" w:rsidP="009139A6">
      <w:r>
        <w:separator/>
      </w:r>
    </w:p>
  </w:endnote>
  <w:endnote w:type="continuationSeparator" w:id="0">
    <w:p w14:paraId="3634B48B" w14:textId="77777777" w:rsidR="00794B67" w:rsidRDefault="00794B6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4140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93E0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145C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C2C56" w14:textId="77777777" w:rsidR="00794B67" w:rsidRDefault="00794B67" w:rsidP="009139A6">
      <w:r>
        <w:separator/>
      </w:r>
    </w:p>
  </w:footnote>
  <w:footnote w:type="continuationSeparator" w:id="0">
    <w:p w14:paraId="73B06024" w14:textId="77777777" w:rsidR="00794B67" w:rsidRDefault="00794B6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02D4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700C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1AFE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B67"/>
    <w:rsid w:val="000666E0"/>
    <w:rsid w:val="002510B7"/>
    <w:rsid w:val="005C130B"/>
    <w:rsid w:val="00794B67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DDD840"/>
  <w15:chartTrackingRefBased/>
  <w15:docId w15:val="{46D480AD-E4A5-4E10-AE86-10598E065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94B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47/CP40no64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2023-07-09T10:31:00Z</dcterms:created>
  <dcterms:modified xsi:type="dcterms:W3CDTF">2023-07-09T10:32:00Z</dcterms:modified>
</cp:coreProperties>
</file>